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0" w:type="dxa"/>
        <w:tblInd w:w="5307" w:type="dxa"/>
        <w:tblLook w:val="0000"/>
      </w:tblPr>
      <w:tblGrid>
        <w:gridCol w:w="4530"/>
      </w:tblGrid>
      <w:tr w:rsidR="00B207A8" w:rsidRPr="00F42188" w:rsidTr="009B1432">
        <w:trPr>
          <w:trHeight w:val="2115"/>
        </w:trPr>
        <w:tc>
          <w:tcPr>
            <w:tcW w:w="4530" w:type="dxa"/>
          </w:tcPr>
          <w:p w:rsidR="00B207A8" w:rsidRPr="00F42188" w:rsidRDefault="00B207A8" w:rsidP="00B920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B207A8" w:rsidRPr="00F42188" w:rsidRDefault="00B207A8" w:rsidP="00B920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2188">
              <w:rPr>
                <w:rFonts w:ascii="Times New Roman" w:hAnsi="Times New Roman"/>
                <w:sz w:val="28"/>
                <w:szCs w:val="28"/>
              </w:rPr>
              <w:t>постановлением админист</w:t>
            </w:r>
            <w:r>
              <w:rPr>
                <w:rFonts w:ascii="Times New Roman" w:hAnsi="Times New Roman"/>
                <w:sz w:val="28"/>
                <w:szCs w:val="28"/>
              </w:rPr>
              <w:t>рации Тимашевского городского поселения Тимашевского</w:t>
            </w:r>
            <w:r w:rsidRPr="00F42188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4218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207A8" w:rsidRPr="00F42188" w:rsidRDefault="00B207A8" w:rsidP="00B920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42188">
              <w:rPr>
                <w:rFonts w:ascii="Times New Roman" w:hAnsi="Times New Roman"/>
                <w:sz w:val="28"/>
                <w:szCs w:val="28"/>
              </w:rPr>
              <w:t>от __________ № ____________</w:t>
            </w:r>
          </w:p>
          <w:p w:rsidR="00B207A8" w:rsidRPr="00F42188" w:rsidRDefault="00B207A8" w:rsidP="00B920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07A8" w:rsidRDefault="00B207A8" w:rsidP="00693F5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07A8" w:rsidRDefault="00B207A8" w:rsidP="00693F5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207A8" w:rsidRDefault="00B207A8" w:rsidP="002776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</w:t>
      </w:r>
    </w:p>
    <w:p w:rsidR="00B207A8" w:rsidRDefault="00B207A8" w:rsidP="002776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ежегодного дополнительного оплачиваемого отпуска </w:t>
      </w:r>
    </w:p>
    <w:p w:rsidR="00B207A8" w:rsidRDefault="00B207A8" w:rsidP="002776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за </w:t>
      </w:r>
      <w:r w:rsidRPr="002776F2">
        <w:rPr>
          <w:rFonts w:ascii="Times" w:hAnsi="Times"/>
          <w:sz w:val="28"/>
          <w:szCs w:val="28"/>
        </w:rPr>
        <w:t xml:space="preserve"> особые условия службы</w:t>
      </w:r>
      <w:r>
        <w:rPr>
          <w:rFonts w:ascii="Times New Roman" w:hAnsi="Times New Roman"/>
          <w:sz w:val="28"/>
          <w:szCs w:val="28"/>
        </w:rPr>
        <w:t xml:space="preserve"> муниципальным служащим администрации Тимашевского городского поселения Тимашевского района</w:t>
      </w:r>
    </w:p>
    <w:p w:rsidR="00B207A8" w:rsidRDefault="00B207A8" w:rsidP="002776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1E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</w:p>
    <w:p w:rsidR="00B207A8" w:rsidRDefault="00B207A8" w:rsidP="002776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</w:t>
      </w:r>
    </w:p>
    <w:p w:rsidR="00B207A8" w:rsidRDefault="00B207A8" w:rsidP="000240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" w:hAnsi="Times"/>
          <w:sz w:val="28"/>
          <w:szCs w:val="28"/>
        </w:rPr>
      </w:pPr>
      <w:r w:rsidRPr="002776F2">
        <w:rPr>
          <w:rFonts w:ascii="Times" w:hAnsi="Times"/>
          <w:sz w:val="28"/>
          <w:szCs w:val="28"/>
        </w:rPr>
        <w:t xml:space="preserve">1. </w:t>
      </w:r>
      <w:r>
        <w:rPr>
          <w:rFonts w:ascii="Times" w:hAnsi="Times"/>
          <w:sz w:val="28"/>
          <w:szCs w:val="28"/>
        </w:rPr>
        <w:t xml:space="preserve"> Настоящий порядок </w:t>
      </w:r>
      <w:r w:rsidRPr="000240FD">
        <w:rPr>
          <w:rFonts w:ascii="Times" w:hAnsi="Times"/>
          <w:sz w:val="28"/>
          <w:szCs w:val="28"/>
        </w:rPr>
        <w:t xml:space="preserve">предоставления ежегодного дополнительного оплачиваемого отпуска </w:t>
      </w:r>
      <w:r>
        <w:rPr>
          <w:rFonts w:ascii="Times" w:hAnsi="Times"/>
          <w:sz w:val="28"/>
          <w:szCs w:val="28"/>
        </w:rPr>
        <w:t xml:space="preserve"> </w:t>
      </w:r>
      <w:r w:rsidRPr="000240FD">
        <w:rPr>
          <w:rFonts w:ascii="Times" w:hAnsi="Times"/>
          <w:sz w:val="28"/>
          <w:szCs w:val="28"/>
        </w:rPr>
        <w:t>за  особые условия службы муниципальным служащим админист</w:t>
      </w:r>
      <w:r>
        <w:rPr>
          <w:rFonts w:ascii="Times" w:hAnsi="Times"/>
          <w:sz w:val="28"/>
          <w:szCs w:val="28"/>
        </w:rPr>
        <w:t>рации Тимашевского городского поселения</w:t>
      </w:r>
      <w:r w:rsidRPr="000240FD">
        <w:rPr>
          <w:rFonts w:ascii="Times" w:hAnsi="Times"/>
          <w:sz w:val="28"/>
          <w:szCs w:val="28"/>
        </w:rPr>
        <w:t xml:space="preserve"> Тима</w:t>
      </w:r>
      <w:r>
        <w:rPr>
          <w:rFonts w:ascii="Times" w:hAnsi="Times"/>
          <w:sz w:val="28"/>
          <w:szCs w:val="28"/>
        </w:rPr>
        <w:t>шевского</w:t>
      </w:r>
      <w:r w:rsidRPr="000240FD">
        <w:rPr>
          <w:rFonts w:ascii="Times" w:hAnsi="Times"/>
          <w:sz w:val="28"/>
          <w:szCs w:val="28"/>
        </w:rPr>
        <w:t xml:space="preserve"> район</w:t>
      </w:r>
      <w:r>
        <w:rPr>
          <w:rFonts w:ascii="Times" w:hAnsi="Times"/>
          <w:sz w:val="28"/>
          <w:szCs w:val="28"/>
        </w:rPr>
        <w:t>а (далее – Порядок) разработан в</w:t>
      </w:r>
      <w:r w:rsidRPr="000240FD">
        <w:rPr>
          <w:rFonts w:ascii="Times" w:hAnsi="Times"/>
          <w:sz w:val="28"/>
          <w:szCs w:val="28"/>
        </w:rPr>
        <w:t xml:space="preserve"> соответствии с Трудовым кодексом Российской Федерации, Федеральным законом от 1 мая 2017 года № 90-ФЗ «О внесении изменений в ст. 21 Федерального закона «О муниципальной службе в Российской Федерации», статьей 19 Закона Краснодарского края от 8 июня 2007 года № 1244-КЗ «О муниципальной службе в Краснодарском крае»</w:t>
      </w:r>
      <w:r>
        <w:rPr>
          <w:rFonts w:ascii="Times" w:hAnsi="Times"/>
          <w:sz w:val="28"/>
          <w:szCs w:val="28"/>
        </w:rPr>
        <w:t xml:space="preserve"> и определяет  порядок и условия </w:t>
      </w:r>
      <w:r w:rsidRPr="000240FD">
        <w:rPr>
          <w:rFonts w:ascii="Times" w:hAnsi="Times"/>
          <w:sz w:val="28"/>
          <w:szCs w:val="28"/>
        </w:rPr>
        <w:t>предоставления ежегодного дополнительного оплачиваемого отпуска  за  особые условия службы муниципальным служащим админист</w:t>
      </w:r>
      <w:r>
        <w:rPr>
          <w:rFonts w:ascii="Times" w:hAnsi="Times"/>
          <w:sz w:val="28"/>
          <w:szCs w:val="28"/>
        </w:rPr>
        <w:t>рации Тимашевского городского поселения Тимашевского</w:t>
      </w:r>
      <w:r w:rsidRPr="000240FD">
        <w:rPr>
          <w:rFonts w:ascii="Times" w:hAnsi="Times"/>
          <w:sz w:val="28"/>
          <w:szCs w:val="28"/>
        </w:rPr>
        <w:t xml:space="preserve"> район</w:t>
      </w:r>
      <w:r>
        <w:rPr>
          <w:rFonts w:ascii="Times" w:hAnsi="Times"/>
          <w:sz w:val="28"/>
          <w:szCs w:val="28"/>
        </w:rPr>
        <w:t>а.</w:t>
      </w:r>
    </w:p>
    <w:p w:rsidR="00B207A8" w:rsidRPr="00F55023" w:rsidRDefault="00B207A8" w:rsidP="00F550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" w:hAnsi="Times"/>
          <w:sz w:val="28"/>
          <w:szCs w:val="28"/>
        </w:rPr>
        <w:t>2. М</w:t>
      </w:r>
      <w:r w:rsidRPr="002776F2">
        <w:rPr>
          <w:rFonts w:ascii="Times" w:hAnsi="Times"/>
          <w:sz w:val="28"/>
          <w:szCs w:val="28"/>
        </w:rPr>
        <w:t xml:space="preserve">униципальному служащему </w:t>
      </w:r>
      <w:r w:rsidRPr="000240FD">
        <w:rPr>
          <w:rFonts w:ascii="Times" w:hAnsi="Times"/>
          <w:sz w:val="28"/>
          <w:szCs w:val="28"/>
        </w:rPr>
        <w:t>админист</w:t>
      </w:r>
      <w:r>
        <w:rPr>
          <w:rFonts w:ascii="Times" w:hAnsi="Times"/>
          <w:sz w:val="28"/>
          <w:szCs w:val="28"/>
        </w:rPr>
        <w:t>рации Тимашевского городского поселения Тимашевского</w:t>
      </w:r>
      <w:r w:rsidRPr="000240FD">
        <w:rPr>
          <w:rFonts w:ascii="Times" w:hAnsi="Times"/>
          <w:sz w:val="28"/>
          <w:szCs w:val="28"/>
        </w:rPr>
        <w:t xml:space="preserve"> район</w:t>
      </w:r>
      <w:r>
        <w:rPr>
          <w:rFonts w:ascii="Times" w:hAnsi="Times"/>
          <w:sz w:val="28"/>
          <w:szCs w:val="28"/>
        </w:rPr>
        <w:t>а</w:t>
      </w:r>
      <w:r w:rsidRPr="002776F2">
        <w:rPr>
          <w:rFonts w:ascii="Times" w:hAnsi="Times"/>
          <w:sz w:val="28"/>
          <w:szCs w:val="28"/>
        </w:rPr>
        <w:t xml:space="preserve"> (далее по тексту - муниципальный служащий) предоставляется ежегодный дополнительный оплачиваемый отпуск </w:t>
      </w:r>
      <w:r>
        <w:rPr>
          <w:rFonts w:ascii="Times" w:hAnsi="Times"/>
          <w:sz w:val="28"/>
          <w:szCs w:val="28"/>
        </w:rPr>
        <w:t>с</w:t>
      </w:r>
      <w:r w:rsidRPr="002776F2">
        <w:rPr>
          <w:rFonts w:ascii="Times" w:hAnsi="Times"/>
          <w:sz w:val="28"/>
          <w:szCs w:val="28"/>
        </w:rPr>
        <w:t>верх суммированного ежегодного основного оплачиваемого отпуска и ежегодного дополнительного оплачиваемого отпуска за выслугу лет</w:t>
      </w:r>
      <w:r>
        <w:rPr>
          <w:sz w:val="28"/>
          <w:szCs w:val="28"/>
        </w:rPr>
        <w:t>.</w:t>
      </w:r>
      <w:r w:rsidRPr="002776F2">
        <w:rPr>
          <w:rFonts w:ascii="Times" w:hAnsi="Times"/>
          <w:sz w:val="28"/>
          <w:szCs w:val="28"/>
        </w:rPr>
        <w:t xml:space="preserve"> </w:t>
      </w:r>
    </w:p>
    <w:p w:rsidR="00B207A8" w:rsidRPr="00DE2106" w:rsidRDefault="00B207A8" w:rsidP="002776F2">
      <w:pPr>
        <w:pStyle w:val="ConsPlusNormal"/>
        <w:ind w:firstLine="708"/>
        <w:jc w:val="both"/>
        <w:rPr>
          <w:b w:val="0"/>
        </w:rPr>
      </w:pPr>
      <w:r>
        <w:rPr>
          <w:b w:val="0"/>
        </w:rPr>
        <w:t>3.  Под особыми условиями муниципальной службы в настоящем Порядке подразумеваются степень сложности, срочности, интенсивности, важности, напряженности служебной деятельности</w:t>
      </w:r>
      <w:r w:rsidRPr="00DE2106">
        <w:rPr>
          <w:b w:val="0"/>
        </w:rPr>
        <w:t xml:space="preserve">, </w:t>
      </w:r>
      <w:r>
        <w:rPr>
          <w:b w:val="0"/>
        </w:rPr>
        <w:t>работа со сведениями, носящими конфиденциальный характер, ответственность за принимаемые решения.</w:t>
      </w:r>
    </w:p>
    <w:p w:rsidR="00B207A8" w:rsidRDefault="00B207A8" w:rsidP="002776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E43383">
        <w:rPr>
          <w:rFonts w:ascii="Times New Roman" w:hAnsi="Times New Roman"/>
          <w:sz w:val="28"/>
          <w:szCs w:val="28"/>
        </w:rPr>
        <w:t>Продолжительность предоставляемого муниципальным служащим ежегодного дополнительного оплачиваемого отпуска за особые условия составляет:</w:t>
      </w:r>
    </w:p>
    <w:p w:rsidR="00B207A8" w:rsidRPr="00E43383" w:rsidRDefault="00B207A8" w:rsidP="00F55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главная группа</w:t>
      </w:r>
      <w:r w:rsidRPr="00E43383">
        <w:rPr>
          <w:rFonts w:ascii="Times New Roman" w:hAnsi="Times New Roman"/>
          <w:sz w:val="28"/>
          <w:szCs w:val="28"/>
        </w:rPr>
        <w:t xml:space="preserve"> должностей – </w:t>
      </w:r>
      <w:r>
        <w:rPr>
          <w:rFonts w:ascii="Times New Roman" w:hAnsi="Times New Roman"/>
          <w:sz w:val="28"/>
          <w:szCs w:val="28"/>
        </w:rPr>
        <w:t>12</w:t>
      </w:r>
      <w:r w:rsidRPr="00E43383">
        <w:rPr>
          <w:rFonts w:ascii="Times New Roman" w:hAnsi="Times New Roman"/>
          <w:sz w:val="28"/>
          <w:szCs w:val="28"/>
        </w:rPr>
        <w:t xml:space="preserve"> календарных дней;</w:t>
      </w:r>
    </w:p>
    <w:p w:rsidR="00B207A8" w:rsidRPr="00E43383" w:rsidRDefault="00B207A8" w:rsidP="00F55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ведущая группа</w:t>
      </w:r>
      <w:r w:rsidRPr="00E43383">
        <w:rPr>
          <w:rFonts w:ascii="Times New Roman" w:hAnsi="Times New Roman"/>
          <w:sz w:val="28"/>
          <w:szCs w:val="28"/>
        </w:rPr>
        <w:t xml:space="preserve"> должностей – </w:t>
      </w:r>
      <w:r>
        <w:rPr>
          <w:rFonts w:ascii="Times New Roman" w:hAnsi="Times New Roman"/>
          <w:sz w:val="28"/>
          <w:szCs w:val="28"/>
        </w:rPr>
        <w:t>10</w:t>
      </w:r>
      <w:r w:rsidRPr="00E43383">
        <w:rPr>
          <w:rFonts w:ascii="Times New Roman" w:hAnsi="Times New Roman"/>
          <w:sz w:val="28"/>
          <w:szCs w:val="28"/>
        </w:rPr>
        <w:t xml:space="preserve"> календарных дней;</w:t>
      </w:r>
    </w:p>
    <w:p w:rsidR="00B207A8" w:rsidRPr="00E43383" w:rsidRDefault="00B207A8" w:rsidP="00F55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старшая группа должностей – 8 календарных дней</w:t>
      </w:r>
      <w:r w:rsidRPr="00E43383">
        <w:rPr>
          <w:rFonts w:ascii="Times New Roman" w:hAnsi="Times New Roman"/>
          <w:sz w:val="28"/>
          <w:szCs w:val="28"/>
        </w:rPr>
        <w:t>;</w:t>
      </w:r>
    </w:p>
    <w:p w:rsidR="00B207A8" w:rsidRPr="00F55023" w:rsidRDefault="00B207A8" w:rsidP="00F550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E43383">
        <w:rPr>
          <w:rFonts w:ascii="Times New Roman" w:hAnsi="Times New Roman"/>
          <w:sz w:val="28"/>
          <w:szCs w:val="28"/>
        </w:rPr>
        <w:t>мл</w:t>
      </w:r>
      <w:r>
        <w:rPr>
          <w:rFonts w:ascii="Times New Roman" w:hAnsi="Times New Roman"/>
          <w:sz w:val="28"/>
          <w:szCs w:val="28"/>
        </w:rPr>
        <w:t>адшая группа должностей – 5 календарных дней</w:t>
      </w:r>
      <w:r w:rsidRPr="00E43383">
        <w:rPr>
          <w:rFonts w:ascii="Times New Roman" w:hAnsi="Times New Roman"/>
          <w:sz w:val="28"/>
          <w:szCs w:val="28"/>
        </w:rPr>
        <w:t>.</w:t>
      </w:r>
    </w:p>
    <w:p w:rsidR="00B207A8" w:rsidRPr="00DE2106" w:rsidRDefault="00B207A8" w:rsidP="002776F2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 xml:space="preserve">  5</w:t>
      </w:r>
      <w:r w:rsidRPr="00DE2106">
        <w:rPr>
          <w:b w:val="0"/>
        </w:rPr>
        <w:t>.</w:t>
      </w:r>
      <w:r>
        <w:rPr>
          <w:b w:val="0"/>
        </w:rPr>
        <w:t xml:space="preserve"> </w:t>
      </w:r>
      <w:r w:rsidRPr="00DE2106">
        <w:rPr>
          <w:b w:val="0"/>
        </w:rPr>
        <w:t>В случае переноса либо неиспользования дополнительного оплачиваемого отпуска за особые условия службы, а также увольнения муниципального служащего, право на указанный отпуск реализуется в порядке, установленном трудовым законодательством Российской Федерации для ежегодных оплачиваемых отпусков.</w:t>
      </w:r>
    </w:p>
    <w:p w:rsidR="00B207A8" w:rsidRPr="00DE2106" w:rsidRDefault="00B207A8" w:rsidP="002776F2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>6</w:t>
      </w:r>
      <w:r w:rsidRPr="00DE2106">
        <w:rPr>
          <w:b w:val="0"/>
        </w:rPr>
        <w:t>.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</w:t>
      </w:r>
      <w:r>
        <w:rPr>
          <w:b w:val="0"/>
        </w:rPr>
        <w:t xml:space="preserve"> и </w:t>
      </w:r>
      <w:r w:rsidRPr="00DE2106">
        <w:rPr>
          <w:b w:val="0"/>
        </w:rPr>
        <w:t xml:space="preserve"> ежегодным дополнительным оплачиваемым отпуском за особые условия муниципальной службы.</w:t>
      </w:r>
    </w:p>
    <w:p w:rsidR="00B207A8" w:rsidRPr="00DE2106" w:rsidRDefault="00B207A8" w:rsidP="002C325F">
      <w:pPr>
        <w:pStyle w:val="ConsPlusNormal"/>
        <w:ind w:firstLine="540"/>
        <w:jc w:val="both"/>
        <w:rPr>
          <w:b w:val="0"/>
        </w:rPr>
      </w:pPr>
      <w:r>
        <w:rPr>
          <w:b w:val="0"/>
        </w:rPr>
        <w:t>7</w:t>
      </w:r>
      <w:r w:rsidRPr="00DE2106">
        <w:rPr>
          <w:b w:val="0"/>
        </w:rPr>
        <w:t>. Оплата ежегодного дополнительного оплачиваемого отпуска за особые условия службы осуществляется в пределах ассигнований, предусмотренных в местном бюджете на содержание администр</w:t>
      </w:r>
      <w:r>
        <w:rPr>
          <w:b w:val="0"/>
        </w:rPr>
        <w:t xml:space="preserve">ации Тимашевского городского поселения Тимашевского </w:t>
      </w:r>
      <w:r w:rsidRPr="00DE2106">
        <w:rPr>
          <w:b w:val="0"/>
        </w:rPr>
        <w:t>район</w:t>
      </w:r>
      <w:r>
        <w:rPr>
          <w:b w:val="0"/>
        </w:rPr>
        <w:t>а</w:t>
      </w:r>
      <w:r w:rsidRPr="00DE2106">
        <w:rPr>
          <w:b w:val="0"/>
        </w:rPr>
        <w:t>.</w:t>
      </w:r>
    </w:p>
    <w:p w:rsidR="00B207A8" w:rsidRDefault="00B207A8" w:rsidP="002776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07A8" w:rsidRPr="00444732" w:rsidRDefault="00B207A8" w:rsidP="002776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07A8" w:rsidRPr="000C0787" w:rsidRDefault="00B207A8" w:rsidP="002776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0787">
        <w:rPr>
          <w:rFonts w:ascii="Times New Roman" w:hAnsi="Times New Roman"/>
          <w:sz w:val="28"/>
          <w:szCs w:val="28"/>
        </w:rPr>
        <w:t>Начальник общего отдела администрации</w:t>
      </w:r>
    </w:p>
    <w:p w:rsidR="00B207A8" w:rsidRPr="000C0787" w:rsidRDefault="00B207A8" w:rsidP="002776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0787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B207A8" w:rsidRPr="000C0787" w:rsidRDefault="00B207A8" w:rsidP="002776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0787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0C0787">
        <w:rPr>
          <w:rFonts w:ascii="Times New Roman" w:hAnsi="Times New Roman"/>
          <w:sz w:val="28"/>
          <w:szCs w:val="28"/>
        </w:rPr>
        <w:t xml:space="preserve">              А.А. Калашникова</w:t>
      </w:r>
    </w:p>
    <w:sectPr w:rsidR="00B207A8" w:rsidRPr="000C0787" w:rsidSect="00693F5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7A8" w:rsidRDefault="00B207A8" w:rsidP="00693F53">
      <w:pPr>
        <w:spacing w:after="0" w:line="240" w:lineRule="auto"/>
      </w:pPr>
      <w:r>
        <w:separator/>
      </w:r>
    </w:p>
  </w:endnote>
  <w:endnote w:type="continuationSeparator" w:id="1">
    <w:p w:rsidR="00B207A8" w:rsidRDefault="00B207A8" w:rsidP="00693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7A8" w:rsidRDefault="00B207A8" w:rsidP="00693F53">
      <w:pPr>
        <w:spacing w:after="0" w:line="240" w:lineRule="auto"/>
      </w:pPr>
      <w:r>
        <w:separator/>
      </w:r>
    </w:p>
  </w:footnote>
  <w:footnote w:type="continuationSeparator" w:id="1">
    <w:p w:rsidR="00B207A8" w:rsidRDefault="00B207A8" w:rsidP="00693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7A8" w:rsidRDefault="00B207A8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B207A8" w:rsidRDefault="00B207A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3EE6"/>
    <w:rsid w:val="000240FD"/>
    <w:rsid w:val="000338FC"/>
    <w:rsid w:val="000630B5"/>
    <w:rsid w:val="00064D3A"/>
    <w:rsid w:val="000C0787"/>
    <w:rsid w:val="00121C5B"/>
    <w:rsid w:val="00172FE8"/>
    <w:rsid w:val="001822D9"/>
    <w:rsid w:val="002776F2"/>
    <w:rsid w:val="002912A5"/>
    <w:rsid w:val="002C325F"/>
    <w:rsid w:val="002D05D6"/>
    <w:rsid w:val="002E583F"/>
    <w:rsid w:val="00335A11"/>
    <w:rsid w:val="00444732"/>
    <w:rsid w:val="00481A32"/>
    <w:rsid w:val="00497B45"/>
    <w:rsid w:val="005B0C50"/>
    <w:rsid w:val="00621EFA"/>
    <w:rsid w:val="00693F53"/>
    <w:rsid w:val="006F66DF"/>
    <w:rsid w:val="007160E3"/>
    <w:rsid w:val="00720A13"/>
    <w:rsid w:val="0077516F"/>
    <w:rsid w:val="007B3EE6"/>
    <w:rsid w:val="008562CA"/>
    <w:rsid w:val="00861E2C"/>
    <w:rsid w:val="009077DB"/>
    <w:rsid w:val="009B1432"/>
    <w:rsid w:val="00B06BBE"/>
    <w:rsid w:val="00B207A8"/>
    <w:rsid w:val="00B46DA5"/>
    <w:rsid w:val="00B92019"/>
    <w:rsid w:val="00BC7CD8"/>
    <w:rsid w:val="00C46460"/>
    <w:rsid w:val="00C510E2"/>
    <w:rsid w:val="00C56473"/>
    <w:rsid w:val="00C62D59"/>
    <w:rsid w:val="00CD5CFB"/>
    <w:rsid w:val="00D8389D"/>
    <w:rsid w:val="00DC002A"/>
    <w:rsid w:val="00DC095C"/>
    <w:rsid w:val="00DC35CF"/>
    <w:rsid w:val="00DE2106"/>
    <w:rsid w:val="00E43383"/>
    <w:rsid w:val="00E977DE"/>
    <w:rsid w:val="00EA667E"/>
    <w:rsid w:val="00EC7ACA"/>
    <w:rsid w:val="00F13C96"/>
    <w:rsid w:val="00F42188"/>
    <w:rsid w:val="00F54D9C"/>
    <w:rsid w:val="00F55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0B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93F53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693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93F5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93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93F53"/>
    <w:rPr>
      <w:rFonts w:cs="Times New Roman"/>
    </w:rPr>
  </w:style>
  <w:style w:type="paragraph" w:styleId="ListParagraph">
    <w:name w:val="List Paragraph"/>
    <w:basedOn w:val="Normal"/>
    <w:uiPriority w:val="99"/>
    <w:qFormat/>
    <w:rsid w:val="002776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454</Words>
  <Characters>2588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Пользователь</dc:creator>
  <cp:keywords/>
  <dc:description/>
  <cp:lastModifiedBy>Сысоев</cp:lastModifiedBy>
  <cp:revision>2</cp:revision>
  <cp:lastPrinted>2017-07-05T13:20:00Z</cp:lastPrinted>
  <dcterms:created xsi:type="dcterms:W3CDTF">2017-07-13T12:05:00Z</dcterms:created>
  <dcterms:modified xsi:type="dcterms:W3CDTF">2017-07-13T12:05:00Z</dcterms:modified>
</cp:coreProperties>
</file>